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BD7" w:rsidRPr="00792588" w:rsidRDefault="00D72BD7" w:rsidP="00FC32F1">
      <w:pPr>
        <w:ind w:left="-720" w:right="-262"/>
        <w:jc w:val="right"/>
      </w:pPr>
      <w:r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</w:t>
      </w:r>
      <w:bookmarkStart w:id="0" w:name="OLE_LINK35"/>
      <w:bookmarkStart w:id="1" w:name="OLE_LINK34"/>
      <w:r w:rsidRPr="00792588">
        <w:t>Приложение № 6</w:t>
      </w:r>
    </w:p>
    <w:p w:rsidR="00D72BD7" w:rsidRPr="00792588" w:rsidRDefault="00D72BD7" w:rsidP="00FC32F1">
      <w:pPr>
        <w:ind w:right="-262"/>
        <w:jc w:val="right"/>
      </w:pPr>
      <w:r w:rsidRPr="00792588">
        <w:t>к решению Совета депутатов</w:t>
      </w:r>
    </w:p>
    <w:p w:rsidR="00D72BD7" w:rsidRPr="00792588" w:rsidRDefault="00D72BD7" w:rsidP="00FC32F1">
      <w:pPr>
        <w:ind w:right="-262"/>
        <w:jc w:val="right"/>
      </w:pPr>
      <w:r w:rsidRPr="00792588">
        <w:t>Можайского муниципального района</w:t>
      </w:r>
    </w:p>
    <w:p w:rsidR="00D72BD7" w:rsidRPr="00792588" w:rsidRDefault="00D72BD7" w:rsidP="00FC32F1">
      <w:pPr>
        <w:ind w:left="7080" w:right="-262" w:firstLine="708"/>
        <w:jc w:val="center"/>
      </w:pPr>
      <w:r w:rsidRPr="00792588">
        <w:t>от              №</w:t>
      </w:r>
    </w:p>
    <w:p w:rsidR="00D72BD7" w:rsidRPr="00792588" w:rsidRDefault="00D72BD7" w:rsidP="00FC32F1">
      <w:pPr>
        <w:ind w:right="-262"/>
        <w:jc w:val="right"/>
      </w:pPr>
      <w:r w:rsidRPr="00792588">
        <w:t>«О внесении изменений</w:t>
      </w:r>
    </w:p>
    <w:p w:rsidR="00D72BD7" w:rsidRPr="00792588" w:rsidRDefault="00D72BD7" w:rsidP="00FC32F1">
      <w:pPr>
        <w:ind w:right="-262"/>
        <w:jc w:val="right"/>
      </w:pPr>
      <w:r w:rsidRPr="00792588">
        <w:t xml:space="preserve"> в решение Совета депутатов сельского поселения </w:t>
      </w:r>
    </w:p>
    <w:p w:rsidR="00D72BD7" w:rsidRPr="00792588" w:rsidRDefault="00D72BD7" w:rsidP="00FC32F1">
      <w:pPr>
        <w:tabs>
          <w:tab w:val="left" w:pos="2880"/>
        </w:tabs>
        <w:ind w:right="-262"/>
        <w:jc w:val="right"/>
      </w:pPr>
      <w:r w:rsidRPr="00792588">
        <w:t>Борисовское от 19.12.2017 №42/16</w:t>
      </w:r>
    </w:p>
    <w:p w:rsidR="00D72BD7" w:rsidRPr="00792588" w:rsidRDefault="00D72BD7" w:rsidP="00FC32F1">
      <w:pPr>
        <w:ind w:right="-262"/>
        <w:jc w:val="right"/>
      </w:pPr>
      <w:r w:rsidRPr="00792588">
        <w:t xml:space="preserve"> «О бюджете сельского поселения </w:t>
      </w:r>
    </w:p>
    <w:p w:rsidR="00D72BD7" w:rsidRPr="00792588" w:rsidRDefault="00D72BD7" w:rsidP="00FC32F1">
      <w:pPr>
        <w:ind w:right="-262"/>
        <w:jc w:val="right"/>
      </w:pPr>
      <w:r w:rsidRPr="00792588">
        <w:t>Борисовское Можайского муниципального</w:t>
      </w:r>
    </w:p>
    <w:p w:rsidR="00D72BD7" w:rsidRPr="00792588" w:rsidRDefault="00D72BD7" w:rsidP="00FC32F1">
      <w:pPr>
        <w:ind w:right="-262"/>
        <w:jc w:val="right"/>
      </w:pPr>
      <w:r w:rsidRPr="00792588">
        <w:t xml:space="preserve"> района Московской области на 2018 год»</w:t>
      </w:r>
      <w:bookmarkEnd w:id="0"/>
      <w:bookmarkEnd w:id="1"/>
    </w:p>
    <w:p w:rsidR="00D72BD7" w:rsidRPr="00792588" w:rsidRDefault="00D72BD7" w:rsidP="00FC32F1">
      <w:pPr>
        <w:ind w:right="-262"/>
        <w:jc w:val="right"/>
      </w:pPr>
    </w:p>
    <w:p w:rsidR="00D72BD7" w:rsidRPr="00792588" w:rsidRDefault="00D72BD7" w:rsidP="00FC32F1">
      <w:pPr>
        <w:ind w:right="-262"/>
        <w:jc w:val="right"/>
      </w:pPr>
      <w:r w:rsidRPr="00792588">
        <w:t>Приложение № 7</w:t>
      </w:r>
    </w:p>
    <w:p w:rsidR="00D72BD7" w:rsidRPr="00792588" w:rsidRDefault="00D72BD7" w:rsidP="00FC32F1">
      <w:pPr>
        <w:ind w:right="-262"/>
        <w:jc w:val="right"/>
      </w:pPr>
      <w:r w:rsidRPr="00792588">
        <w:t>к решению Совета депутатов</w:t>
      </w:r>
    </w:p>
    <w:p w:rsidR="00D72BD7" w:rsidRPr="00792588" w:rsidRDefault="00D72BD7" w:rsidP="00FC32F1">
      <w:pPr>
        <w:ind w:right="-262"/>
        <w:jc w:val="right"/>
      </w:pPr>
      <w:r w:rsidRPr="00792588">
        <w:t xml:space="preserve">сельского поселения Борисовское </w:t>
      </w:r>
    </w:p>
    <w:p w:rsidR="00D72BD7" w:rsidRPr="00792588" w:rsidRDefault="00D72BD7" w:rsidP="00FC32F1">
      <w:pPr>
        <w:ind w:right="-262"/>
        <w:jc w:val="right"/>
      </w:pPr>
      <w:r w:rsidRPr="00792588">
        <w:t>от 19.12.2017 №42/16</w:t>
      </w:r>
    </w:p>
    <w:p w:rsidR="00D72BD7" w:rsidRPr="00792588" w:rsidRDefault="00D72BD7" w:rsidP="00FC32F1">
      <w:pPr>
        <w:ind w:right="-262"/>
        <w:jc w:val="right"/>
      </w:pPr>
      <w:r w:rsidRPr="00792588">
        <w:t xml:space="preserve">«О бюджете сельского поселения Борисовское </w:t>
      </w:r>
    </w:p>
    <w:p w:rsidR="00D72BD7" w:rsidRPr="00792588" w:rsidRDefault="00D72BD7" w:rsidP="00FC32F1">
      <w:pPr>
        <w:ind w:right="-262"/>
        <w:jc w:val="right"/>
      </w:pPr>
      <w:r w:rsidRPr="00792588">
        <w:t>Можайского муниципального района</w:t>
      </w:r>
    </w:p>
    <w:p w:rsidR="00D72BD7" w:rsidRPr="00792588" w:rsidRDefault="00D72BD7" w:rsidP="00FC32F1">
      <w:pPr>
        <w:ind w:right="-262" w:firstLine="6300"/>
        <w:jc w:val="right"/>
        <w:rPr>
          <w:color w:val="FF0000"/>
        </w:rPr>
      </w:pPr>
      <w:r w:rsidRPr="00792588">
        <w:t xml:space="preserve"> </w:t>
      </w:r>
      <w:bookmarkStart w:id="2" w:name="_GoBack"/>
      <w:bookmarkEnd w:id="2"/>
      <w:r w:rsidRPr="00792588">
        <w:t>Московской области на 2018 год</w:t>
      </w:r>
    </w:p>
    <w:p w:rsidR="00D72BD7" w:rsidRDefault="00D72BD7" w:rsidP="008B1DC8">
      <w:pPr>
        <w:jc w:val="center"/>
        <w:rPr>
          <w:b/>
          <w:bCs/>
        </w:rPr>
      </w:pPr>
    </w:p>
    <w:p w:rsidR="00D72BD7" w:rsidRPr="00792588" w:rsidRDefault="00D72BD7" w:rsidP="008B1DC8">
      <w:pPr>
        <w:jc w:val="center"/>
        <w:rPr>
          <w:b/>
          <w:bCs/>
        </w:rPr>
      </w:pPr>
      <w:r w:rsidRPr="00792588">
        <w:rPr>
          <w:b/>
          <w:bCs/>
        </w:rPr>
        <w:t xml:space="preserve">Источники внутреннего финансирования дефицита бюджета сельского поселения Борисовское Можайского муниципального района на 2018 год                      </w:t>
      </w:r>
    </w:p>
    <w:p w:rsidR="00D72BD7" w:rsidRPr="00792588" w:rsidRDefault="00D72BD7" w:rsidP="006C35F9">
      <w:pPr>
        <w:jc w:val="right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(</w:t>
      </w:r>
      <w:r>
        <w:t>тыс. рублей)</w:t>
      </w:r>
    </w:p>
    <w:tbl>
      <w:tblPr>
        <w:tblW w:w="100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0"/>
        <w:gridCol w:w="33"/>
        <w:gridCol w:w="502"/>
        <w:gridCol w:w="68"/>
        <w:gridCol w:w="474"/>
        <w:gridCol w:w="66"/>
        <w:gridCol w:w="540"/>
        <w:gridCol w:w="540"/>
        <w:gridCol w:w="540"/>
        <w:gridCol w:w="735"/>
        <w:gridCol w:w="48"/>
        <w:gridCol w:w="1032"/>
        <w:gridCol w:w="3420"/>
        <w:gridCol w:w="1260"/>
      </w:tblGrid>
      <w:tr w:rsidR="00D72BD7" w:rsidRPr="00792588">
        <w:tc>
          <w:tcPr>
            <w:tcW w:w="5328" w:type="dxa"/>
            <w:gridSpan w:val="12"/>
          </w:tcPr>
          <w:p w:rsidR="00D72BD7" w:rsidRPr="00792588" w:rsidRDefault="00D72BD7" w:rsidP="002941EC">
            <w:pPr>
              <w:jc w:val="center"/>
              <w:rPr>
                <w:b/>
                <w:bCs/>
              </w:rPr>
            </w:pPr>
            <w:r w:rsidRPr="00792588">
              <w:rPr>
                <w:b/>
                <w:bCs/>
              </w:rPr>
              <w:t>Вид источника финансирования дефицита бюджета</w:t>
            </w:r>
          </w:p>
        </w:tc>
        <w:tc>
          <w:tcPr>
            <w:tcW w:w="3420" w:type="dxa"/>
            <w:vMerge w:val="restart"/>
          </w:tcPr>
          <w:p w:rsidR="00D72BD7" w:rsidRPr="00792588" w:rsidRDefault="00D72BD7" w:rsidP="002941EC">
            <w:pPr>
              <w:jc w:val="center"/>
              <w:rPr>
                <w:b/>
                <w:bCs/>
              </w:rPr>
            </w:pPr>
          </w:p>
          <w:p w:rsidR="00D72BD7" w:rsidRPr="00792588" w:rsidRDefault="00D72BD7" w:rsidP="002941EC">
            <w:pPr>
              <w:jc w:val="center"/>
              <w:rPr>
                <w:b/>
                <w:bCs/>
              </w:rPr>
            </w:pPr>
            <w:r w:rsidRPr="00792588">
              <w:rPr>
                <w:b/>
                <w:bCs/>
              </w:rPr>
              <w:t>Наименование</w:t>
            </w:r>
          </w:p>
          <w:p w:rsidR="00D72BD7" w:rsidRPr="00792588" w:rsidRDefault="00D72BD7" w:rsidP="002941EC">
            <w:pPr>
              <w:jc w:val="center"/>
              <w:rPr>
                <w:b/>
                <w:bCs/>
              </w:rPr>
            </w:pPr>
          </w:p>
          <w:p w:rsidR="00D72BD7" w:rsidRPr="00792588" w:rsidRDefault="00D72BD7" w:rsidP="002941EC">
            <w:pPr>
              <w:rPr>
                <w:b/>
                <w:bCs/>
              </w:rPr>
            </w:pPr>
          </w:p>
        </w:tc>
        <w:tc>
          <w:tcPr>
            <w:tcW w:w="1260" w:type="dxa"/>
            <w:vMerge w:val="restart"/>
          </w:tcPr>
          <w:p w:rsidR="00D72BD7" w:rsidRPr="00792588" w:rsidRDefault="00D72BD7" w:rsidP="002941EC">
            <w:pPr>
              <w:jc w:val="center"/>
              <w:rPr>
                <w:b/>
                <w:bCs/>
              </w:rPr>
            </w:pPr>
          </w:p>
          <w:p w:rsidR="00D72BD7" w:rsidRPr="00792588" w:rsidRDefault="00D72BD7" w:rsidP="002941EC">
            <w:pPr>
              <w:jc w:val="center"/>
              <w:rPr>
                <w:b/>
                <w:bCs/>
              </w:rPr>
            </w:pPr>
            <w:r w:rsidRPr="00792588">
              <w:rPr>
                <w:b/>
                <w:bCs/>
              </w:rPr>
              <w:t>Сумма</w:t>
            </w:r>
          </w:p>
        </w:tc>
      </w:tr>
      <w:tr w:rsidR="00D72BD7" w:rsidRPr="00792588">
        <w:trPr>
          <w:cantSplit/>
          <w:trHeight w:val="1417"/>
        </w:trPr>
        <w:tc>
          <w:tcPr>
            <w:tcW w:w="783" w:type="dxa"/>
            <w:gridSpan w:val="2"/>
            <w:textDirection w:val="btLr"/>
          </w:tcPr>
          <w:p w:rsidR="00D72BD7" w:rsidRPr="00792588" w:rsidRDefault="00D72BD7" w:rsidP="002941EC">
            <w:pPr>
              <w:ind w:right="113"/>
              <w:jc w:val="center"/>
              <w:rPr>
                <w:b/>
                <w:bCs/>
              </w:rPr>
            </w:pPr>
            <w:r w:rsidRPr="00792588">
              <w:rPr>
                <w:b/>
                <w:bCs/>
              </w:rPr>
              <w:t>Администратор</w:t>
            </w:r>
          </w:p>
        </w:tc>
        <w:tc>
          <w:tcPr>
            <w:tcW w:w="570" w:type="dxa"/>
            <w:gridSpan w:val="2"/>
            <w:textDirection w:val="btLr"/>
          </w:tcPr>
          <w:p w:rsidR="00D72BD7" w:rsidRPr="00792588" w:rsidRDefault="00D72BD7" w:rsidP="002941EC">
            <w:pPr>
              <w:ind w:right="113"/>
              <w:jc w:val="center"/>
              <w:rPr>
                <w:b/>
                <w:bCs/>
              </w:rPr>
            </w:pPr>
            <w:r w:rsidRPr="00792588">
              <w:rPr>
                <w:b/>
                <w:bCs/>
              </w:rPr>
              <w:t>Группа</w:t>
            </w:r>
          </w:p>
        </w:tc>
        <w:tc>
          <w:tcPr>
            <w:tcW w:w="540" w:type="dxa"/>
            <w:gridSpan w:val="2"/>
            <w:textDirection w:val="btLr"/>
          </w:tcPr>
          <w:p w:rsidR="00D72BD7" w:rsidRPr="00792588" w:rsidRDefault="00D72BD7" w:rsidP="002941EC">
            <w:pPr>
              <w:ind w:right="113"/>
              <w:jc w:val="center"/>
              <w:rPr>
                <w:b/>
                <w:bCs/>
              </w:rPr>
            </w:pPr>
            <w:r w:rsidRPr="00792588">
              <w:rPr>
                <w:b/>
                <w:bCs/>
              </w:rPr>
              <w:t>Подгруппа</w:t>
            </w:r>
          </w:p>
        </w:tc>
        <w:tc>
          <w:tcPr>
            <w:tcW w:w="540" w:type="dxa"/>
            <w:textDirection w:val="btLr"/>
          </w:tcPr>
          <w:p w:rsidR="00D72BD7" w:rsidRPr="00792588" w:rsidRDefault="00D72BD7" w:rsidP="002941EC">
            <w:pPr>
              <w:ind w:right="113"/>
              <w:jc w:val="center"/>
              <w:rPr>
                <w:b/>
                <w:bCs/>
              </w:rPr>
            </w:pPr>
            <w:r w:rsidRPr="00792588">
              <w:rPr>
                <w:b/>
                <w:bCs/>
              </w:rPr>
              <w:t>Статья</w:t>
            </w:r>
          </w:p>
        </w:tc>
        <w:tc>
          <w:tcPr>
            <w:tcW w:w="540" w:type="dxa"/>
            <w:textDirection w:val="btLr"/>
          </w:tcPr>
          <w:p w:rsidR="00D72BD7" w:rsidRPr="00792588" w:rsidRDefault="00D72BD7" w:rsidP="002941EC">
            <w:pPr>
              <w:ind w:right="113"/>
              <w:jc w:val="center"/>
              <w:rPr>
                <w:b/>
                <w:bCs/>
              </w:rPr>
            </w:pPr>
            <w:r w:rsidRPr="00792588">
              <w:rPr>
                <w:b/>
                <w:bCs/>
              </w:rPr>
              <w:t>Подстатья</w:t>
            </w:r>
          </w:p>
        </w:tc>
        <w:tc>
          <w:tcPr>
            <w:tcW w:w="540" w:type="dxa"/>
            <w:textDirection w:val="btLr"/>
          </w:tcPr>
          <w:p w:rsidR="00D72BD7" w:rsidRPr="00792588" w:rsidRDefault="00D72BD7" w:rsidP="002941EC">
            <w:pPr>
              <w:ind w:right="113"/>
              <w:jc w:val="center"/>
              <w:rPr>
                <w:b/>
                <w:bCs/>
              </w:rPr>
            </w:pPr>
            <w:r w:rsidRPr="00792588">
              <w:rPr>
                <w:b/>
                <w:bCs/>
              </w:rPr>
              <w:t>Элемент</w:t>
            </w:r>
          </w:p>
        </w:tc>
        <w:tc>
          <w:tcPr>
            <w:tcW w:w="783" w:type="dxa"/>
            <w:gridSpan w:val="2"/>
            <w:textDirection w:val="btLr"/>
          </w:tcPr>
          <w:p w:rsidR="00D72BD7" w:rsidRPr="00792588" w:rsidRDefault="00D72BD7" w:rsidP="002941EC">
            <w:pPr>
              <w:ind w:right="113"/>
              <w:jc w:val="center"/>
              <w:rPr>
                <w:b/>
                <w:bCs/>
              </w:rPr>
            </w:pPr>
            <w:r w:rsidRPr="00792588">
              <w:rPr>
                <w:b/>
                <w:bCs/>
              </w:rPr>
              <w:t>Программа</w:t>
            </w:r>
          </w:p>
        </w:tc>
        <w:tc>
          <w:tcPr>
            <w:tcW w:w="1032" w:type="dxa"/>
            <w:textDirection w:val="btLr"/>
          </w:tcPr>
          <w:p w:rsidR="00D72BD7" w:rsidRPr="00792588" w:rsidRDefault="00D72BD7" w:rsidP="002941EC">
            <w:pPr>
              <w:ind w:right="113"/>
              <w:jc w:val="center"/>
              <w:rPr>
                <w:b/>
                <w:bCs/>
              </w:rPr>
            </w:pPr>
            <w:r w:rsidRPr="00792588">
              <w:rPr>
                <w:b/>
                <w:bCs/>
              </w:rPr>
              <w:t>Экономическая классификация</w:t>
            </w:r>
          </w:p>
        </w:tc>
        <w:tc>
          <w:tcPr>
            <w:tcW w:w="3420" w:type="dxa"/>
            <w:vMerge/>
            <w:vAlign w:val="center"/>
          </w:tcPr>
          <w:p w:rsidR="00D72BD7" w:rsidRPr="00792588" w:rsidRDefault="00D72BD7" w:rsidP="002941EC">
            <w:pPr>
              <w:rPr>
                <w:b/>
                <w:bCs/>
              </w:rPr>
            </w:pPr>
          </w:p>
        </w:tc>
        <w:tc>
          <w:tcPr>
            <w:tcW w:w="1260" w:type="dxa"/>
            <w:vMerge/>
            <w:vAlign w:val="center"/>
          </w:tcPr>
          <w:p w:rsidR="00D72BD7" w:rsidRPr="00792588" w:rsidRDefault="00D72BD7" w:rsidP="002941EC">
            <w:pPr>
              <w:rPr>
                <w:b/>
                <w:bCs/>
              </w:rPr>
            </w:pPr>
          </w:p>
        </w:tc>
      </w:tr>
      <w:tr w:rsidR="00D72BD7" w:rsidRPr="00792588">
        <w:trPr>
          <w:cantSplit/>
          <w:trHeight w:val="171"/>
        </w:trPr>
        <w:tc>
          <w:tcPr>
            <w:tcW w:w="8748" w:type="dxa"/>
            <w:gridSpan w:val="13"/>
          </w:tcPr>
          <w:p w:rsidR="00D72BD7" w:rsidRPr="00792588" w:rsidRDefault="00D72BD7" w:rsidP="002941EC">
            <w:pPr>
              <w:jc w:val="center"/>
              <w:rPr>
                <w:b/>
                <w:bCs/>
              </w:rPr>
            </w:pPr>
            <w:r w:rsidRPr="00792588">
              <w:rPr>
                <w:b/>
                <w:bCs/>
              </w:rPr>
              <w:t>Дефицит бюджета</w:t>
            </w:r>
          </w:p>
        </w:tc>
        <w:tc>
          <w:tcPr>
            <w:tcW w:w="1260" w:type="dxa"/>
          </w:tcPr>
          <w:p w:rsidR="00D72BD7" w:rsidRPr="00792588" w:rsidRDefault="00D72BD7" w:rsidP="002941EC">
            <w:pPr>
              <w:jc w:val="center"/>
              <w:rPr>
                <w:b/>
                <w:bCs/>
              </w:rPr>
            </w:pPr>
            <w:r w:rsidRPr="00792588">
              <w:rPr>
                <w:b/>
                <w:bCs/>
              </w:rPr>
              <w:t>0</w:t>
            </w:r>
          </w:p>
        </w:tc>
      </w:tr>
      <w:tr w:rsidR="00D72BD7" w:rsidRPr="00792588">
        <w:tc>
          <w:tcPr>
            <w:tcW w:w="8748" w:type="dxa"/>
            <w:gridSpan w:val="13"/>
          </w:tcPr>
          <w:p w:rsidR="00D72BD7" w:rsidRPr="00792588" w:rsidRDefault="00D72BD7" w:rsidP="002941EC">
            <w:pPr>
              <w:jc w:val="center"/>
            </w:pPr>
            <w:r w:rsidRPr="00792588">
              <w:t>В процентах к общей сумме доходов без учета безвозмездных поступлений</w:t>
            </w:r>
          </w:p>
        </w:tc>
        <w:tc>
          <w:tcPr>
            <w:tcW w:w="1260" w:type="dxa"/>
          </w:tcPr>
          <w:p w:rsidR="00D72BD7" w:rsidRPr="00792588" w:rsidRDefault="00D72BD7" w:rsidP="002941EC">
            <w:pPr>
              <w:jc w:val="center"/>
            </w:pPr>
          </w:p>
        </w:tc>
      </w:tr>
      <w:tr w:rsidR="00D72BD7" w:rsidRPr="00792588">
        <w:tc>
          <w:tcPr>
            <w:tcW w:w="8748" w:type="dxa"/>
            <w:gridSpan w:val="13"/>
          </w:tcPr>
          <w:p w:rsidR="00D72BD7" w:rsidRPr="00792588" w:rsidRDefault="00D72BD7" w:rsidP="002941EC">
            <w:pPr>
              <w:jc w:val="center"/>
              <w:rPr>
                <w:b/>
                <w:bCs/>
              </w:rPr>
            </w:pPr>
            <w:r w:rsidRPr="00792588">
              <w:rPr>
                <w:b/>
                <w:bCs/>
              </w:rPr>
              <w:t>Источники финансирования дефицита бюджета-всего</w:t>
            </w:r>
          </w:p>
        </w:tc>
        <w:tc>
          <w:tcPr>
            <w:tcW w:w="1260" w:type="dxa"/>
          </w:tcPr>
          <w:p w:rsidR="00D72BD7" w:rsidRPr="00792588" w:rsidRDefault="00D72BD7" w:rsidP="002941EC">
            <w:pPr>
              <w:jc w:val="center"/>
              <w:rPr>
                <w:b/>
                <w:bCs/>
              </w:rPr>
            </w:pPr>
            <w:r w:rsidRPr="00792588">
              <w:rPr>
                <w:b/>
                <w:bCs/>
              </w:rPr>
              <w:t>0</w:t>
            </w:r>
          </w:p>
        </w:tc>
      </w:tr>
      <w:tr w:rsidR="00D72BD7" w:rsidRPr="00792588">
        <w:trPr>
          <w:trHeight w:val="696"/>
        </w:trPr>
        <w:tc>
          <w:tcPr>
            <w:tcW w:w="750" w:type="dxa"/>
          </w:tcPr>
          <w:p w:rsidR="00D72BD7" w:rsidRPr="00792588" w:rsidRDefault="00D72BD7" w:rsidP="002941EC">
            <w:pPr>
              <w:jc w:val="center"/>
              <w:rPr>
                <w:b/>
                <w:bCs/>
              </w:rPr>
            </w:pPr>
          </w:p>
          <w:p w:rsidR="00D72BD7" w:rsidRPr="00792588" w:rsidRDefault="00D72BD7" w:rsidP="002941EC">
            <w:pPr>
              <w:jc w:val="center"/>
              <w:rPr>
                <w:b/>
                <w:bCs/>
              </w:rPr>
            </w:pPr>
            <w:r w:rsidRPr="00792588">
              <w:rPr>
                <w:b/>
                <w:bCs/>
              </w:rPr>
              <w:t>001</w:t>
            </w:r>
          </w:p>
        </w:tc>
        <w:tc>
          <w:tcPr>
            <w:tcW w:w="535" w:type="dxa"/>
            <w:gridSpan w:val="2"/>
          </w:tcPr>
          <w:p w:rsidR="00D72BD7" w:rsidRPr="00792588" w:rsidRDefault="00D72BD7" w:rsidP="002941EC">
            <w:pPr>
              <w:jc w:val="center"/>
              <w:rPr>
                <w:b/>
                <w:bCs/>
              </w:rPr>
            </w:pPr>
          </w:p>
          <w:p w:rsidR="00D72BD7" w:rsidRPr="00792588" w:rsidRDefault="00D72BD7" w:rsidP="002941EC">
            <w:pPr>
              <w:jc w:val="center"/>
              <w:rPr>
                <w:b/>
                <w:bCs/>
              </w:rPr>
            </w:pPr>
            <w:r w:rsidRPr="00792588">
              <w:rPr>
                <w:b/>
                <w:bCs/>
              </w:rPr>
              <w:t>01</w:t>
            </w:r>
          </w:p>
        </w:tc>
        <w:tc>
          <w:tcPr>
            <w:tcW w:w="542" w:type="dxa"/>
            <w:gridSpan w:val="2"/>
          </w:tcPr>
          <w:p w:rsidR="00D72BD7" w:rsidRPr="00792588" w:rsidRDefault="00D72BD7" w:rsidP="002941EC">
            <w:pPr>
              <w:jc w:val="center"/>
              <w:rPr>
                <w:b/>
                <w:bCs/>
              </w:rPr>
            </w:pPr>
          </w:p>
          <w:p w:rsidR="00D72BD7" w:rsidRPr="00792588" w:rsidRDefault="00D72BD7" w:rsidP="002941EC">
            <w:pPr>
              <w:jc w:val="center"/>
              <w:rPr>
                <w:b/>
                <w:bCs/>
              </w:rPr>
            </w:pPr>
            <w:r w:rsidRPr="00792588">
              <w:rPr>
                <w:b/>
                <w:bCs/>
              </w:rPr>
              <w:t>02</w:t>
            </w:r>
          </w:p>
        </w:tc>
        <w:tc>
          <w:tcPr>
            <w:tcW w:w="606" w:type="dxa"/>
            <w:gridSpan w:val="2"/>
          </w:tcPr>
          <w:p w:rsidR="00D72BD7" w:rsidRPr="00792588" w:rsidRDefault="00D72BD7" w:rsidP="002941EC">
            <w:pPr>
              <w:jc w:val="center"/>
            </w:pPr>
          </w:p>
          <w:p w:rsidR="00D72BD7" w:rsidRPr="00792588" w:rsidRDefault="00D72BD7" w:rsidP="002941EC">
            <w:pPr>
              <w:jc w:val="center"/>
            </w:pPr>
            <w:r w:rsidRPr="00792588">
              <w:rPr>
                <w:b/>
                <w:bCs/>
              </w:rPr>
              <w:t>00</w:t>
            </w:r>
          </w:p>
        </w:tc>
        <w:tc>
          <w:tcPr>
            <w:tcW w:w="540" w:type="dxa"/>
          </w:tcPr>
          <w:p w:rsidR="00D72BD7" w:rsidRPr="00792588" w:rsidRDefault="00D72BD7" w:rsidP="002941EC">
            <w:pPr>
              <w:jc w:val="center"/>
              <w:rPr>
                <w:b/>
                <w:bCs/>
              </w:rPr>
            </w:pPr>
          </w:p>
          <w:p w:rsidR="00D72BD7" w:rsidRPr="00792588" w:rsidRDefault="00D72BD7" w:rsidP="002941EC">
            <w:pPr>
              <w:jc w:val="center"/>
              <w:rPr>
                <w:b/>
                <w:bCs/>
              </w:rPr>
            </w:pPr>
            <w:r w:rsidRPr="00792588">
              <w:rPr>
                <w:b/>
                <w:bCs/>
              </w:rPr>
              <w:t>00</w:t>
            </w:r>
          </w:p>
        </w:tc>
        <w:tc>
          <w:tcPr>
            <w:tcW w:w="540" w:type="dxa"/>
          </w:tcPr>
          <w:p w:rsidR="00D72BD7" w:rsidRPr="00792588" w:rsidRDefault="00D72BD7" w:rsidP="002941EC">
            <w:pPr>
              <w:jc w:val="center"/>
              <w:rPr>
                <w:b/>
                <w:bCs/>
              </w:rPr>
            </w:pPr>
          </w:p>
          <w:p w:rsidR="00D72BD7" w:rsidRPr="00792588" w:rsidRDefault="00D72BD7" w:rsidP="002941EC">
            <w:pPr>
              <w:jc w:val="center"/>
              <w:rPr>
                <w:b/>
                <w:bCs/>
              </w:rPr>
            </w:pPr>
            <w:r w:rsidRPr="00792588">
              <w:rPr>
                <w:b/>
                <w:bCs/>
              </w:rPr>
              <w:t>00</w:t>
            </w:r>
          </w:p>
        </w:tc>
        <w:tc>
          <w:tcPr>
            <w:tcW w:w="735" w:type="dxa"/>
          </w:tcPr>
          <w:p w:rsidR="00D72BD7" w:rsidRPr="00792588" w:rsidRDefault="00D72BD7" w:rsidP="002941EC">
            <w:pPr>
              <w:jc w:val="center"/>
              <w:rPr>
                <w:b/>
                <w:bCs/>
              </w:rPr>
            </w:pPr>
          </w:p>
          <w:p w:rsidR="00D72BD7" w:rsidRPr="00792588" w:rsidRDefault="00D72BD7" w:rsidP="002941EC">
            <w:pPr>
              <w:jc w:val="center"/>
              <w:rPr>
                <w:b/>
                <w:bCs/>
              </w:rPr>
            </w:pPr>
            <w:r w:rsidRPr="00792588">
              <w:rPr>
                <w:b/>
                <w:bCs/>
              </w:rPr>
              <w:t>0000</w:t>
            </w:r>
          </w:p>
        </w:tc>
        <w:tc>
          <w:tcPr>
            <w:tcW w:w="1080" w:type="dxa"/>
            <w:gridSpan w:val="2"/>
          </w:tcPr>
          <w:p w:rsidR="00D72BD7" w:rsidRPr="00792588" w:rsidRDefault="00D72BD7" w:rsidP="002941EC">
            <w:pPr>
              <w:jc w:val="center"/>
              <w:rPr>
                <w:b/>
                <w:bCs/>
              </w:rPr>
            </w:pPr>
          </w:p>
          <w:p w:rsidR="00D72BD7" w:rsidRPr="00792588" w:rsidRDefault="00D72BD7" w:rsidP="002941EC">
            <w:pPr>
              <w:jc w:val="center"/>
              <w:rPr>
                <w:b/>
                <w:bCs/>
              </w:rPr>
            </w:pPr>
            <w:r w:rsidRPr="00792588">
              <w:rPr>
                <w:b/>
                <w:bCs/>
              </w:rPr>
              <w:t>000</w:t>
            </w:r>
          </w:p>
        </w:tc>
        <w:tc>
          <w:tcPr>
            <w:tcW w:w="3420" w:type="dxa"/>
          </w:tcPr>
          <w:p w:rsidR="00D72BD7" w:rsidRPr="00792588" w:rsidRDefault="00D72BD7" w:rsidP="002941EC">
            <w:pPr>
              <w:jc w:val="center"/>
            </w:pPr>
            <w:r w:rsidRPr="00792588">
              <w:rPr>
                <w:b/>
                <w:bCs/>
              </w:rPr>
              <w:t>Кредиты кредитных организаций в валюте  Российской Федерации</w:t>
            </w:r>
          </w:p>
        </w:tc>
        <w:tc>
          <w:tcPr>
            <w:tcW w:w="1260" w:type="dxa"/>
          </w:tcPr>
          <w:p w:rsidR="00D72BD7" w:rsidRPr="00792588" w:rsidRDefault="00D72BD7" w:rsidP="002941EC">
            <w:pPr>
              <w:jc w:val="center"/>
              <w:rPr>
                <w:b/>
                <w:bCs/>
              </w:rPr>
            </w:pPr>
          </w:p>
          <w:p w:rsidR="00D72BD7" w:rsidRPr="00792588" w:rsidRDefault="00D72BD7" w:rsidP="002941EC">
            <w:pPr>
              <w:jc w:val="center"/>
              <w:rPr>
                <w:b/>
                <w:bCs/>
              </w:rPr>
            </w:pPr>
            <w:r w:rsidRPr="00792588">
              <w:rPr>
                <w:b/>
                <w:bCs/>
              </w:rPr>
              <w:t>0</w:t>
            </w:r>
          </w:p>
        </w:tc>
      </w:tr>
      <w:tr w:rsidR="00D72BD7" w:rsidRPr="00792588">
        <w:tc>
          <w:tcPr>
            <w:tcW w:w="750" w:type="dxa"/>
          </w:tcPr>
          <w:p w:rsidR="00D72BD7" w:rsidRPr="00792588" w:rsidRDefault="00D72BD7" w:rsidP="002941EC">
            <w:pPr>
              <w:jc w:val="center"/>
            </w:pPr>
          </w:p>
          <w:p w:rsidR="00D72BD7" w:rsidRPr="00792588" w:rsidRDefault="00D72BD7" w:rsidP="002941EC">
            <w:pPr>
              <w:jc w:val="center"/>
            </w:pPr>
            <w:r w:rsidRPr="00792588">
              <w:t>001</w:t>
            </w:r>
          </w:p>
        </w:tc>
        <w:tc>
          <w:tcPr>
            <w:tcW w:w="535" w:type="dxa"/>
            <w:gridSpan w:val="2"/>
          </w:tcPr>
          <w:p w:rsidR="00D72BD7" w:rsidRPr="00792588" w:rsidRDefault="00D72BD7" w:rsidP="002941EC">
            <w:pPr>
              <w:jc w:val="center"/>
            </w:pPr>
          </w:p>
          <w:p w:rsidR="00D72BD7" w:rsidRPr="00792588" w:rsidRDefault="00D72BD7" w:rsidP="002941EC">
            <w:pPr>
              <w:jc w:val="center"/>
            </w:pPr>
            <w:r w:rsidRPr="00792588">
              <w:t>01</w:t>
            </w:r>
          </w:p>
        </w:tc>
        <w:tc>
          <w:tcPr>
            <w:tcW w:w="542" w:type="dxa"/>
            <w:gridSpan w:val="2"/>
          </w:tcPr>
          <w:p w:rsidR="00D72BD7" w:rsidRPr="00792588" w:rsidRDefault="00D72BD7" w:rsidP="002941EC">
            <w:pPr>
              <w:jc w:val="center"/>
            </w:pPr>
          </w:p>
          <w:p w:rsidR="00D72BD7" w:rsidRPr="00792588" w:rsidRDefault="00D72BD7" w:rsidP="002941EC">
            <w:pPr>
              <w:jc w:val="center"/>
            </w:pPr>
            <w:r w:rsidRPr="00792588">
              <w:t>02</w:t>
            </w:r>
          </w:p>
        </w:tc>
        <w:tc>
          <w:tcPr>
            <w:tcW w:w="606" w:type="dxa"/>
            <w:gridSpan w:val="2"/>
          </w:tcPr>
          <w:p w:rsidR="00D72BD7" w:rsidRPr="00792588" w:rsidRDefault="00D72BD7" w:rsidP="002941EC">
            <w:pPr>
              <w:jc w:val="center"/>
            </w:pPr>
          </w:p>
          <w:p w:rsidR="00D72BD7" w:rsidRPr="00792588" w:rsidRDefault="00D72BD7" w:rsidP="002941EC">
            <w:pPr>
              <w:jc w:val="center"/>
            </w:pPr>
            <w:r w:rsidRPr="00792588">
              <w:t>00</w:t>
            </w:r>
          </w:p>
        </w:tc>
        <w:tc>
          <w:tcPr>
            <w:tcW w:w="540" w:type="dxa"/>
          </w:tcPr>
          <w:p w:rsidR="00D72BD7" w:rsidRPr="00792588" w:rsidRDefault="00D72BD7" w:rsidP="002941EC">
            <w:pPr>
              <w:jc w:val="center"/>
            </w:pPr>
          </w:p>
          <w:p w:rsidR="00D72BD7" w:rsidRPr="00792588" w:rsidRDefault="00D72BD7" w:rsidP="002941EC">
            <w:pPr>
              <w:jc w:val="center"/>
            </w:pPr>
            <w:r w:rsidRPr="00792588">
              <w:t>00</w:t>
            </w:r>
          </w:p>
        </w:tc>
        <w:tc>
          <w:tcPr>
            <w:tcW w:w="540" w:type="dxa"/>
          </w:tcPr>
          <w:p w:rsidR="00D72BD7" w:rsidRPr="00792588" w:rsidRDefault="00D72BD7" w:rsidP="002941EC">
            <w:pPr>
              <w:jc w:val="center"/>
            </w:pPr>
          </w:p>
          <w:p w:rsidR="00D72BD7" w:rsidRPr="00792588" w:rsidRDefault="00D72BD7" w:rsidP="002941EC">
            <w:pPr>
              <w:jc w:val="center"/>
            </w:pPr>
            <w:r w:rsidRPr="00792588">
              <w:t>00</w:t>
            </w:r>
          </w:p>
        </w:tc>
        <w:tc>
          <w:tcPr>
            <w:tcW w:w="735" w:type="dxa"/>
          </w:tcPr>
          <w:p w:rsidR="00D72BD7" w:rsidRPr="00792588" w:rsidRDefault="00D72BD7" w:rsidP="002941EC">
            <w:pPr>
              <w:jc w:val="center"/>
            </w:pPr>
          </w:p>
          <w:p w:rsidR="00D72BD7" w:rsidRPr="00792588" w:rsidRDefault="00D72BD7" w:rsidP="002941EC">
            <w:pPr>
              <w:jc w:val="center"/>
            </w:pPr>
            <w:r w:rsidRPr="00792588">
              <w:t>0000</w:t>
            </w:r>
          </w:p>
        </w:tc>
        <w:tc>
          <w:tcPr>
            <w:tcW w:w="1080" w:type="dxa"/>
            <w:gridSpan w:val="2"/>
          </w:tcPr>
          <w:p w:rsidR="00D72BD7" w:rsidRPr="00792588" w:rsidRDefault="00D72BD7" w:rsidP="002941EC">
            <w:pPr>
              <w:jc w:val="center"/>
            </w:pPr>
          </w:p>
          <w:p w:rsidR="00D72BD7" w:rsidRPr="00792588" w:rsidRDefault="00D72BD7" w:rsidP="002941EC">
            <w:pPr>
              <w:jc w:val="center"/>
            </w:pPr>
            <w:r w:rsidRPr="00792588">
              <w:t>700</w:t>
            </w:r>
          </w:p>
        </w:tc>
        <w:tc>
          <w:tcPr>
            <w:tcW w:w="3420" w:type="dxa"/>
          </w:tcPr>
          <w:p w:rsidR="00D72BD7" w:rsidRPr="00792588" w:rsidRDefault="00D72BD7" w:rsidP="002941EC">
            <w:pPr>
              <w:jc w:val="both"/>
            </w:pPr>
            <w:r w:rsidRPr="00792588">
              <w:t>Получение кредитов от кредитных организаций в валюте Российской  Федерации</w:t>
            </w:r>
          </w:p>
        </w:tc>
        <w:tc>
          <w:tcPr>
            <w:tcW w:w="1260" w:type="dxa"/>
          </w:tcPr>
          <w:p w:rsidR="00D72BD7" w:rsidRPr="00792588" w:rsidRDefault="00D72BD7" w:rsidP="002941EC">
            <w:pPr>
              <w:jc w:val="center"/>
              <w:rPr>
                <w:b/>
                <w:bCs/>
              </w:rPr>
            </w:pPr>
          </w:p>
          <w:p w:rsidR="00D72BD7" w:rsidRPr="00792588" w:rsidRDefault="00D72BD7" w:rsidP="002941EC">
            <w:pPr>
              <w:jc w:val="center"/>
            </w:pPr>
            <w:r w:rsidRPr="00792588">
              <w:t>0</w:t>
            </w:r>
          </w:p>
        </w:tc>
      </w:tr>
      <w:tr w:rsidR="00D72BD7" w:rsidRPr="00792588">
        <w:tc>
          <w:tcPr>
            <w:tcW w:w="750" w:type="dxa"/>
          </w:tcPr>
          <w:p w:rsidR="00D72BD7" w:rsidRPr="00792588" w:rsidRDefault="00D72BD7" w:rsidP="002941EC">
            <w:pPr>
              <w:jc w:val="center"/>
            </w:pPr>
          </w:p>
          <w:p w:rsidR="00D72BD7" w:rsidRPr="00792588" w:rsidRDefault="00D72BD7" w:rsidP="002941EC">
            <w:pPr>
              <w:jc w:val="center"/>
            </w:pPr>
            <w:r w:rsidRPr="00792588">
              <w:t>001</w:t>
            </w:r>
          </w:p>
        </w:tc>
        <w:tc>
          <w:tcPr>
            <w:tcW w:w="535" w:type="dxa"/>
            <w:gridSpan w:val="2"/>
          </w:tcPr>
          <w:p w:rsidR="00D72BD7" w:rsidRPr="00792588" w:rsidRDefault="00D72BD7" w:rsidP="002941EC">
            <w:pPr>
              <w:jc w:val="center"/>
            </w:pPr>
          </w:p>
          <w:p w:rsidR="00D72BD7" w:rsidRPr="00792588" w:rsidRDefault="00D72BD7" w:rsidP="002941EC">
            <w:pPr>
              <w:jc w:val="center"/>
            </w:pPr>
            <w:r w:rsidRPr="00792588">
              <w:t>01</w:t>
            </w:r>
          </w:p>
        </w:tc>
        <w:tc>
          <w:tcPr>
            <w:tcW w:w="542" w:type="dxa"/>
            <w:gridSpan w:val="2"/>
          </w:tcPr>
          <w:p w:rsidR="00D72BD7" w:rsidRPr="00792588" w:rsidRDefault="00D72BD7" w:rsidP="002941EC">
            <w:pPr>
              <w:jc w:val="center"/>
            </w:pPr>
          </w:p>
          <w:p w:rsidR="00D72BD7" w:rsidRPr="00792588" w:rsidRDefault="00D72BD7" w:rsidP="002941EC">
            <w:pPr>
              <w:jc w:val="center"/>
            </w:pPr>
            <w:r w:rsidRPr="00792588">
              <w:t>02</w:t>
            </w:r>
          </w:p>
        </w:tc>
        <w:tc>
          <w:tcPr>
            <w:tcW w:w="606" w:type="dxa"/>
            <w:gridSpan w:val="2"/>
          </w:tcPr>
          <w:p w:rsidR="00D72BD7" w:rsidRPr="00792588" w:rsidRDefault="00D72BD7" w:rsidP="002941EC">
            <w:pPr>
              <w:jc w:val="center"/>
            </w:pPr>
          </w:p>
          <w:p w:rsidR="00D72BD7" w:rsidRPr="00792588" w:rsidRDefault="00D72BD7" w:rsidP="002941EC">
            <w:pPr>
              <w:jc w:val="center"/>
            </w:pPr>
            <w:r w:rsidRPr="00792588">
              <w:t>00</w:t>
            </w:r>
          </w:p>
        </w:tc>
        <w:tc>
          <w:tcPr>
            <w:tcW w:w="540" w:type="dxa"/>
          </w:tcPr>
          <w:p w:rsidR="00D72BD7" w:rsidRPr="00792588" w:rsidRDefault="00D72BD7" w:rsidP="002941EC">
            <w:pPr>
              <w:jc w:val="center"/>
            </w:pPr>
          </w:p>
          <w:p w:rsidR="00D72BD7" w:rsidRPr="00792588" w:rsidRDefault="00D72BD7" w:rsidP="002941EC">
            <w:pPr>
              <w:jc w:val="center"/>
            </w:pPr>
            <w:r w:rsidRPr="00792588">
              <w:t>00</w:t>
            </w:r>
          </w:p>
        </w:tc>
        <w:tc>
          <w:tcPr>
            <w:tcW w:w="540" w:type="dxa"/>
          </w:tcPr>
          <w:p w:rsidR="00D72BD7" w:rsidRPr="00792588" w:rsidRDefault="00D72BD7" w:rsidP="002941EC">
            <w:pPr>
              <w:jc w:val="center"/>
            </w:pPr>
          </w:p>
          <w:p w:rsidR="00D72BD7" w:rsidRPr="00792588" w:rsidRDefault="00D72BD7" w:rsidP="002941EC">
            <w:pPr>
              <w:jc w:val="center"/>
            </w:pPr>
            <w:r w:rsidRPr="00792588">
              <w:t>10</w:t>
            </w:r>
          </w:p>
        </w:tc>
        <w:tc>
          <w:tcPr>
            <w:tcW w:w="735" w:type="dxa"/>
          </w:tcPr>
          <w:p w:rsidR="00D72BD7" w:rsidRPr="00792588" w:rsidRDefault="00D72BD7" w:rsidP="002941EC">
            <w:pPr>
              <w:jc w:val="center"/>
            </w:pPr>
          </w:p>
          <w:p w:rsidR="00D72BD7" w:rsidRPr="00792588" w:rsidRDefault="00D72BD7" w:rsidP="002941EC">
            <w:pPr>
              <w:jc w:val="center"/>
            </w:pPr>
            <w:r w:rsidRPr="00792588">
              <w:t>0000</w:t>
            </w:r>
          </w:p>
        </w:tc>
        <w:tc>
          <w:tcPr>
            <w:tcW w:w="1080" w:type="dxa"/>
            <w:gridSpan w:val="2"/>
          </w:tcPr>
          <w:p w:rsidR="00D72BD7" w:rsidRPr="00792588" w:rsidRDefault="00D72BD7" w:rsidP="002941EC">
            <w:pPr>
              <w:jc w:val="center"/>
            </w:pPr>
          </w:p>
          <w:p w:rsidR="00D72BD7" w:rsidRPr="00792588" w:rsidRDefault="00D72BD7" w:rsidP="002941EC">
            <w:pPr>
              <w:jc w:val="center"/>
            </w:pPr>
            <w:r w:rsidRPr="00792588">
              <w:t>710</w:t>
            </w:r>
          </w:p>
        </w:tc>
        <w:tc>
          <w:tcPr>
            <w:tcW w:w="3420" w:type="dxa"/>
          </w:tcPr>
          <w:p w:rsidR="00D72BD7" w:rsidRPr="00792588" w:rsidRDefault="00D72BD7" w:rsidP="002941EC">
            <w:pPr>
              <w:jc w:val="both"/>
            </w:pPr>
            <w:r w:rsidRPr="00792588">
              <w:t>Получение кредитов от кредитных организаций бюджетами поселений в валюте Российской  Федерации</w:t>
            </w:r>
          </w:p>
        </w:tc>
        <w:tc>
          <w:tcPr>
            <w:tcW w:w="1260" w:type="dxa"/>
          </w:tcPr>
          <w:p w:rsidR="00D72BD7" w:rsidRPr="00792588" w:rsidRDefault="00D72BD7" w:rsidP="002941EC">
            <w:pPr>
              <w:jc w:val="center"/>
              <w:rPr>
                <w:b/>
                <w:bCs/>
              </w:rPr>
            </w:pPr>
          </w:p>
          <w:p w:rsidR="00D72BD7" w:rsidRPr="00792588" w:rsidRDefault="00D72BD7" w:rsidP="002941EC">
            <w:pPr>
              <w:jc w:val="center"/>
            </w:pPr>
            <w:r w:rsidRPr="00792588">
              <w:t>0</w:t>
            </w:r>
          </w:p>
        </w:tc>
      </w:tr>
      <w:tr w:rsidR="00D72BD7" w:rsidRPr="00792588">
        <w:tc>
          <w:tcPr>
            <w:tcW w:w="750" w:type="dxa"/>
          </w:tcPr>
          <w:p w:rsidR="00D72BD7" w:rsidRPr="00792588" w:rsidRDefault="00D72BD7" w:rsidP="002941EC">
            <w:pPr>
              <w:jc w:val="center"/>
            </w:pPr>
          </w:p>
          <w:p w:rsidR="00D72BD7" w:rsidRPr="00792588" w:rsidRDefault="00D72BD7" w:rsidP="002941EC">
            <w:pPr>
              <w:jc w:val="center"/>
            </w:pPr>
            <w:r w:rsidRPr="00792588">
              <w:t>001</w:t>
            </w:r>
          </w:p>
        </w:tc>
        <w:tc>
          <w:tcPr>
            <w:tcW w:w="535" w:type="dxa"/>
            <w:gridSpan w:val="2"/>
          </w:tcPr>
          <w:p w:rsidR="00D72BD7" w:rsidRPr="00792588" w:rsidRDefault="00D72BD7" w:rsidP="002941EC">
            <w:pPr>
              <w:jc w:val="center"/>
            </w:pPr>
          </w:p>
          <w:p w:rsidR="00D72BD7" w:rsidRPr="00792588" w:rsidRDefault="00D72BD7" w:rsidP="002941EC">
            <w:pPr>
              <w:jc w:val="center"/>
            </w:pPr>
            <w:r w:rsidRPr="00792588">
              <w:t>01</w:t>
            </w:r>
          </w:p>
        </w:tc>
        <w:tc>
          <w:tcPr>
            <w:tcW w:w="542" w:type="dxa"/>
            <w:gridSpan w:val="2"/>
          </w:tcPr>
          <w:p w:rsidR="00D72BD7" w:rsidRPr="00792588" w:rsidRDefault="00D72BD7" w:rsidP="002941EC">
            <w:pPr>
              <w:jc w:val="center"/>
            </w:pPr>
          </w:p>
          <w:p w:rsidR="00D72BD7" w:rsidRPr="00792588" w:rsidRDefault="00D72BD7" w:rsidP="002941EC">
            <w:pPr>
              <w:jc w:val="center"/>
            </w:pPr>
            <w:r w:rsidRPr="00792588">
              <w:t>02</w:t>
            </w:r>
          </w:p>
        </w:tc>
        <w:tc>
          <w:tcPr>
            <w:tcW w:w="606" w:type="dxa"/>
            <w:gridSpan w:val="2"/>
          </w:tcPr>
          <w:p w:rsidR="00D72BD7" w:rsidRPr="00792588" w:rsidRDefault="00D72BD7" w:rsidP="002941EC">
            <w:pPr>
              <w:jc w:val="center"/>
            </w:pPr>
          </w:p>
          <w:p w:rsidR="00D72BD7" w:rsidRPr="00792588" w:rsidRDefault="00D72BD7" w:rsidP="002941EC">
            <w:pPr>
              <w:jc w:val="center"/>
            </w:pPr>
            <w:r w:rsidRPr="00792588">
              <w:t>00</w:t>
            </w:r>
          </w:p>
        </w:tc>
        <w:tc>
          <w:tcPr>
            <w:tcW w:w="540" w:type="dxa"/>
          </w:tcPr>
          <w:p w:rsidR="00D72BD7" w:rsidRPr="00792588" w:rsidRDefault="00D72BD7" w:rsidP="002941EC">
            <w:pPr>
              <w:jc w:val="center"/>
            </w:pPr>
          </w:p>
          <w:p w:rsidR="00D72BD7" w:rsidRPr="00792588" w:rsidRDefault="00D72BD7" w:rsidP="002941EC">
            <w:pPr>
              <w:jc w:val="center"/>
            </w:pPr>
            <w:r w:rsidRPr="00792588">
              <w:t>00</w:t>
            </w:r>
          </w:p>
        </w:tc>
        <w:tc>
          <w:tcPr>
            <w:tcW w:w="540" w:type="dxa"/>
          </w:tcPr>
          <w:p w:rsidR="00D72BD7" w:rsidRPr="00792588" w:rsidRDefault="00D72BD7" w:rsidP="002941EC">
            <w:pPr>
              <w:jc w:val="center"/>
            </w:pPr>
          </w:p>
          <w:p w:rsidR="00D72BD7" w:rsidRPr="00792588" w:rsidRDefault="00D72BD7" w:rsidP="002941EC">
            <w:pPr>
              <w:jc w:val="center"/>
            </w:pPr>
            <w:r w:rsidRPr="00792588">
              <w:t>00</w:t>
            </w:r>
          </w:p>
        </w:tc>
        <w:tc>
          <w:tcPr>
            <w:tcW w:w="735" w:type="dxa"/>
          </w:tcPr>
          <w:p w:rsidR="00D72BD7" w:rsidRPr="00792588" w:rsidRDefault="00D72BD7" w:rsidP="002941EC">
            <w:pPr>
              <w:jc w:val="center"/>
            </w:pPr>
          </w:p>
          <w:p w:rsidR="00D72BD7" w:rsidRPr="00792588" w:rsidRDefault="00D72BD7" w:rsidP="002941EC">
            <w:pPr>
              <w:jc w:val="center"/>
            </w:pPr>
            <w:r w:rsidRPr="00792588">
              <w:t>0000</w:t>
            </w:r>
          </w:p>
        </w:tc>
        <w:tc>
          <w:tcPr>
            <w:tcW w:w="1080" w:type="dxa"/>
            <w:gridSpan w:val="2"/>
          </w:tcPr>
          <w:p w:rsidR="00D72BD7" w:rsidRPr="00792588" w:rsidRDefault="00D72BD7" w:rsidP="002941EC">
            <w:pPr>
              <w:jc w:val="center"/>
            </w:pPr>
          </w:p>
          <w:p w:rsidR="00D72BD7" w:rsidRPr="00792588" w:rsidRDefault="00D72BD7" w:rsidP="002941EC">
            <w:pPr>
              <w:jc w:val="center"/>
            </w:pPr>
            <w:r w:rsidRPr="00792588">
              <w:t>800</w:t>
            </w:r>
          </w:p>
        </w:tc>
        <w:tc>
          <w:tcPr>
            <w:tcW w:w="3420" w:type="dxa"/>
          </w:tcPr>
          <w:p w:rsidR="00D72BD7" w:rsidRPr="00792588" w:rsidRDefault="00D72BD7" w:rsidP="002941EC">
            <w:pPr>
              <w:jc w:val="both"/>
            </w:pPr>
            <w:r w:rsidRPr="00792588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60" w:type="dxa"/>
          </w:tcPr>
          <w:p w:rsidR="00D72BD7" w:rsidRPr="00792588" w:rsidRDefault="00D72BD7" w:rsidP="002941EC">
            <w:pPr>
              <w:jc w:val="center"/>
              <w:rPr>
                <w:b/>
                <w:bCs/>
              </w:rPr>
            </w:pPr>
          </w:p>
          <w:p w:rsidR="00D72BD7" w:rsidRPr="00792588" w:rsidRDefault="00D72BD7" w:rsidP="002941EC">
            <w:pPr>
              <w:jc w:val="center"/>
            </w:pPr>
            <w:r w:rsidRPr="00792588">
              <w:t>0</w:t>
            </w:r>
          </w:p>
        </w:tc>
      </w:tr>
      <w:tr w:rsidR="00D72BD7" w:rsidRPr="00792588">
        <w:tc>
          <w:tcPr>
            <w:tcW w:w="750" w:type="dxa"/>
          </w:tcPr>
          <w:p w:rsidR="00D72BD7" w:rsidRPr="00792588" w:rsidRDefault="00D72BD7" w:rsidP="002941EC">
            <w:pPr>
              <w:jc w:val="center"/>
            </w:pPr>
          </w:p>
          <w:p w:rsidR="00D72BD7" w:rsidRPr="00792588" w:rsidRDefault="00D72BD7" w:rsidP="002941EC">
            <w:pPr>
              <w:jc w:val="center"/>
            </w:pPr>
            <w:r w:rsidRPr="00792588">
              <w:t>001</w:t>
            </w:r>
          </w:p>
        </w:tc>
        <w:tc>
          <w:tcPr>
            <w:tcW w:w="535" w:type="dxa"/>
            <w:gridSpan w:val="2"/>
          </w:tcPr>
          <w:p w:rsidR="00D72BD7" w:rsidRPr="00792588" w:rsidRDefault="00D72BD7" w:rsidP="002941EC">
            <w:pPr>
              <w:jc w:val="center"/>
            </w:pPr>
          </w:p>
          <w:p w:rsidR="00D72BD7" w:rsidRPr="00792588" w:rsidRDefault="00D72BD7" w:rsidP="002941EC">
            <w:pPr>
              <w:jc w:val="center"/>
            </w:pPr>
            <w:r w:rsidRPr="00792588">
              <w:t>01</w:t>
            </w:r>
          </w:p>
        </w:tc>
        <w:tc>
          <w:tcPr>
            <w:tcW w:w="542" w:type="dxa"/>
            <w:gridSpan w:val="2"/>
          </w:tcPr>
          <w:p w:rsidR="00D72BD7" w:rsidRPr="00792588" w:rsidRDefault="00D72BD7" w:rsidP="002941EC">
            <w:pPr>
              <w:jc w:val="center"/>
            </w:pPr>
          </w:p>
          <w:p w:rsidR="00D72BD7" w:rsidRPr="00792588" w:rsidRDefault="00D72BD7" w:rsidP="002941EC">
            <w:pPr>
              <w:jc w:val="center"/>
            </w:pPr>
            <w:r w:rsidRPr="00792588">
              <w:t>02</w:t>
            </w:r>
          </w:p>
        </w:tc>
        <w:tc>
          <w:tcPr>
            <w:tcW w:w="606" w:type="dxa"/>
            <w:gridSpan w:val="2"/>
          </w:tcPr>
          <w:p w:rsidR="00D72BD7" w:rsidRPr="00792588" w:rsidRDefault="00D72BD7" w:rsidP="002941EC">
            <w:pPr>
              <w:jc w:val="center"/>
            </w:pPr>
          </w:p>
          <w:p w:rsidR="00D72BD7" w:rsidRPr="00792588" w:rsidRDefault="00D72BD7" w:rsidP="002941EC">
            <w:pPr>
              <w:jc w:val="center"/>
            </w:pPr>
            <w:r w:rsidRPr="00792588">
              <w:t>00</w:t>
            </w:r>
          </w:p>
        </w:tc>
        <w:tc>
          <w:tcPr>
            <w:tcW w:w="540" w:type="dxa"/>
          </w:tcPr>
          <w:p w:rsidR="00D72BD7" w:rsidRPr="00792588" w:rsidRDefault="00D72BD7" w:rsidP="002941EC">
            <w:pPr>
              <w:jc w:val="center"/>
            </w:pPr>
          </w:p>
          <w:p w:rsidR="00D72BD7" w:rsidRPr="00792588" w:rsidRDefault="00D72BD7" w:rsidP="002941EC">
            <w:pPr>
              <w:jc w:val="center"/>
            </w:pPr>
            <w:r w:rsidRPr="00792588">
              <w:t>00</w:t>
            </w:r>
          </w:p>
        </w:tc>
        <w:tc>
          <w:tcPr>
            <w:tcW w:w="540" w:type="dxa"/>
          </w:tcPr>
          <w:p w:rsidR="00D72BD7" w:rsidRPr="00792588" w:rsidRDefault="00D72BD7" w:rsidP="002941EC">
            <w:pPr>
              <w:jc w:val="center"/>
            </w:pPr>
          </w:p>
          <w:p w:rsidR="00D72BD7" w:rsidRPr="00792588" w:rsidRDefault="00D72BD7" w:rsidP="002941EC">
            <w:pPr>
              <w:jc w:val="center"/>
            </w:pPr>
            <w:r w:rsidRPr="00792588">
              <w:t>10</w:t>
            </w:r>
          </w:p>
        </w:tc>
        <w:tc>
          <w:tcPr>
            <w:tcW w:w="735" w:type="dxa"/>
          </w:tcPr>
          <w:p w:rsidR="00D72BD7" w:rsidRPr="00792588" w:rsidRDefault="00D72BD7" w:rsidP="002941EC">
            <w:pPr>
              <w:jc w:val="center"/>
            </w:pPr>
          </w:p>
          <w:p w:rsidR="00D72BD7" w:rsidRPr="00792588" w:rsidRDefault="00D72BD7" w:rsidP="002941EC">
            <w:pPr>
              <w:jc w:val="center"/>
            </w:pPr>
            <w:r w:rsidRPr="00792588">
              <w:t>0000</w:t>
            </w:r>
          </w:p>
        </w:tc>
        <w:tc>
          <w:tcPr>
            <w:tcW w:w="1080" w:type="dxa"/>
            <w:gridSpan w:val="2"/>
          </w:tcPr>
          <w:p w:rsidR="00D72BD7" w:rsidRPr="00792588" w:rsidRDefault="00D72BD7" w:rsidP="002941EC">
            <w:pPr>
              <w:jc w:val="center"/>
            </w:pPr>
          </w:p>
          <w:p w:rsidR="00D72BD7" w:rsidRPr="00792588" w:rsidRDefault="00D72BD7" w:rsidP="002941EC">
            <w:pPr>
              <w:jc w:val="center"/>
            </w:pPr>
            <w:r w:rsidRPr="00792588">
              <w:t>810</w:t>
            </w:r>
          </w:p>
        </w:tc>
        <w:tc>
          <w:tcPr>
            <w:tcW w:w="3420" w:type="dxa"/>
          </w:tcPr>
          <w:p w:rsidR="00D72BD7" w:rsidRPr="00792588" w:rsidRDefault="00D72BD7" w:rsidP="002941EC">
            <w:pPr>
              <w:jc w:val="both"/>
            </w:pPr>
            <w:r w:rsidRPr="00792588">
              <w:t>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1260" w:type="dxa"/>
          </w:tcPr>
          <w:p w:rsidR="00D72BD7" w:rsidRPr="00792588" w:rsidRDefault="00D72BD7" w:rsidP="002941EC">
            <w:pPr>
              <w:jc w:val="center"/>
              <w:rPr>
                <w:b/>
                <w:bCs/>
              </w:rPr>
            </w:pPr>
          </w:p>
          <w:p w:rsidR="00D72BD7" w:rsidRPr="00792588" w:rsidRDefault="00D72BD7" w:rsidP="002941EC">
            <w:pPr>
              <w:jc w:val="center"/>
            </w:pPr>
            <w:r w:rsidRPr="00792588">
              <w:t>0</w:t>
            </w:r>
          </w:p>
        </w:tc>
      </w:tr>
      <w:tr w:rsidR="00D72BD7" w:rsidRPr="00792588">
        <w:tc>
          <w:tcPr>
            <w:tcW w:w="750" w:type="dxa"/>
          </w:tcPr>
          <w:p w:rsidR="00D72BD7" w:rsidRPr="00792588" w:rsidRDefault="00D72BD7" w:rsidP="002941EC">
            <w:pPr>
              <w:jc w:val="center"/>
              <w:rPr>
                <w:b/>
                <w:bCs/>
              </w:rPr>
            </w:pPr>
            <w:r w:rsidRPr="00792588">
              <w:rPr>
                <w:b/>
                <w:bCs/>
              </w:rPr>
              <w:t>001</w:t>
            </w:r>
          </w:p>
        </w:tc>
        <w:tc>
          <w:tcPr>
            <w:tcW w:w="535" w:type="dxa"/>
            <w:gridSpan w:val="2"/>
          </w:tcPr>
          <w:p w:rsidR="00D72BD7" w:rsidRPr="00792588" w:rsidRDefault="00D72BD7" w:rsidP="002941EC">
            <w:pPr>
              <w:jc w:val="center"/>
              <w:rPr>
                <w:b/>
                <w:bCs/>
              </w:rPr>
            </w:pPr>
            <w:r w:rsidRPr="00792588">
              <w:rPr>
                <w:b/>
                <w:bCs/>
              </w:rPr>
              <w:t>01</w:t>
            </w:r>
          </w:p>
        </w:tc>
        <w:tc>
          <w:tcPr>
            <w:tcW w:w="542" w:type="dxa"/>
            <w:gridSpan w:val="2"/>
          </w:tcPr>
          <w:p w:rsidR="00D72BD7" w:rsidRPr="00792588" w:rsidRDefault="00D72BD7" w:rsidP="002941EC">
            <w:pPr>
              <w:jc w:val="center"/>
              <w:rPr>
                <w:b/>
                <w:bCs/>
              </w:rPr>
            </w:pPr>
            <w:r w:rsidRPr="00792588">
              <w:rPr>
                <w:b/>
                <w:bCs/>
              </w:rPr>
              <w:t>05</w:t>
            </w:r>
          </w:p>
        </w:tc>
        <w:tc>
          <w:tcPr>
            <w:tcW w:w="606" w:type="dxa"/>
            <w:gridSpan w:val="2"/>
          </w:tcPr>
          <w:p w:rsidR="00D72BD7" w:rsidRPr="00792588" w:rsidRDefault="00D72BD7" w:rsidP="002941EC">
            <w:pPr>
              <w:jc w:val="center"/>
              <w:rPr>
                <w:b/>
                <w:bCs/>
              </w:rPr>
            </w:pPr>
            <w:r w:rsidRPr="00792588">
              <w:rPr>
                <w:b/>
                <w:bCs/>
              </w:rPr>
              <w:t>00</w:t>
            </w:r>
          </w:p>
        </w:tc>
        <w:tc>
          <w:tcPr>
            <w:tcW w:w="540" w:type="dxa"/>
          </w:tcPr>
          <w:p w:rsidR="00D72BD7" w:rsidRPr="00792588" w:rsidRDefault="00D72BD7" w:rsidP="002941EC">
            <w:pPr>
              <w:jc w:val="center"/>
              <w:rPr>
                <w:b/>
                <w:bCs/>
              </w:rPr>
            </w:pPr>
            <w:r w:rsidRPr="00792588">
              <w:rPr>
                <w:b/>
                <w:bCs/>
              </w:rPr>
              <w:t>00</w:t>
            </w:r>
          </w:p>
        </w:tc>
        <w:tc>
          <w:tcPr>
            <w:tcW w:w="540" w:type="dxa"/>
          </w:tcPr>
          <w:p w:rsidR="00D72BD7" w:rsidRPr="00792588" w:rsidRDefault="00D72BD7" w:rsidP="002941EC">
            <w:pPr>
              <w:jc w:val="center"/>
              <w:rPr>
                <w:b/>
                <w:bCs/>
              </w:rPr>
            </w:pPr>
            <w:r w:rsidRPr="00792588">
              <w:rPr>
                <w:b/>
                <w:bCs/>
              </w:rPr>
              <w:t>00</w:t>
            </w:r>
          </w:p>
        </w:tc>
        <w:tc>
          <w:tcPr>
            <w:tcW w:w="735" w:type="dxa"/>
          </w:tcPr>
          <w:p w:rsidR="00D72BD7" w:rsidRPr="00792588" w:rsidRDefault="00D72BD7" w:rsidP="002941EC">
            <w:pPr>
              <w:jc w:val="center"/>
              <w:rPr>
                <w:b/>
                <w:bCs/>
              </w:rPr>
            </w:pPr>
            <w:r w:rsidRPr="00792588">
              <w:rPr>
                <w:b/>
                <w:bCs/>
              </w:rPr>
              <w:t>0000</w:t>
            </w:r>
          </w:p>
        </w:tc>
        <w:tc>
          <w:tcPr>
            <w:tcW w:w="1080" w:type="dxa"/>
            <w:gridSpan w:val="2"/>
          </w:tcPr>
          <w:p w:rsidR="00D72BD7" w:rsidRPr="00792588" w:rsidRDefault="00D72BD7" w:rsidP="002941EC">
            <w:pPr>
              <w:jc w:val="center"/>
              <w:rPr>
                <w:b/>
                <w:bCs/>
              </w:rPr>
            </w:pPr>
            <w:r w:rsidRPr="00792588">
              <w:rPr>
                <w:b/>
                <w:bCs/>
              </w:rPr>
              <w:t>000</w:t>
            </w:r>
          </w:p>
        </w:tc>
        <w:tc>
          <w:tcPr>
            <w:tcW w:w="3420" w:type="dxa"/>
          </w:tcPr>
          <w:p w:rsidR="00D72BD7" w:rsidRPr="00792588" w:rsidRDefault="00D72BD7" w:rsidP="002941EC">
            <w:pPr>
              <w:jc w:val="both"/>
              <w:rPr>
                <w:b/>
                <w:bCs/>
              </w:rPr>
            </w:pPr>
            <w:r w:rsidRPr="00792588">
              <w:rPr>
                <w:b/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260" w:type="dxa"/>
          </w:tcPr>
          <w:p w:rsidR="00D72BD7" w:rsidRPr="00792588" w:rsidRDefault="00D72BD7" w:rsidP="002941EC">
            <w:pPr>
              <w:jc w:val="center"/>
              <w:rPr>
                <w:b/>
                <w:bCs/>
              </w:rPr>
            </w:pPr>
            <w:r w:rsidRPr="00792588">
              <w:rPr>
                <w:b/>
                <w:bCs/>
              </w:rPr>
              <w:t>0</w:t>
            </w:r>
          </w:p>
        </w:tc>
      </w:tr>
      <w:tr w:rsidR="00D72BD7" w:rsidRPr="00792588">
        <w:tc>
          <w:tcPr>
            <w:tcW w:w="750" w:type="dxa"/>
          </w:tcPr>
          <w:p w:rsidR="00D72BD7" w:rsidRPr="00792588" w:rsidRDefault="00D72BD7" w:rsidP="002941EC">
            <w:pPr>
              <w:jc w:val="center"/>
            </w:pPr>
            <w:r w:rsidRPr="00792588">
              <w:t>001</w:t>
            </w:r>
          </w:p>
        </w:tc>
        <w:tc>
          <w:tcPr>
            <w:tcW w:w="535" w:type="dxa"/>
            <w:gridSpan w:val="2"/>
          </w:tcPr>
          <w:p w:rsidR="00D72BD7" w:rsidRPr="00792588" w:rsidRDefault="00D72BD7" w:rsidP="002941EC">
            <w:pPr>
              <w:jc w:val="center"/>
            </w:pPr>
            <w:r w:rsidRPr="00792588">
              <w:t>01</w:t>
            </w:r>
          </w:p>
        </w:tc>
        <w:tc>
          <w:tcPr>
            <w:tcW w:w="542" w:type="dxa"/>
            <w:gridSpan w:val="2"/>
          </w:tcPr>
          <w:p w:rsidR="00D72BD7" w:rsidRPr="00792588" w:rsidRDefault="00D72BD7" w:rsidP="002941EC">
            <w:pPr>
              <w:jc w:val="center"/>
            </w:pPr>
            <w:r w:rsidRPr="00792588">
              <w:t>05</w:t>
            </w:r>
          </w:p>
        </w:tc>
        <w:tc>
          <w:tcPr>
            <w:tcW w:w="606" w:type="dxa"/>
            <w:gridSpan w:val="2"/>
          </w:tcPr>
          <w:p w:rsidR="00D72BD7" w:rsidRPr="00792588" w:rsidRDefault="00D72BD7" w:rsidP="002941EC">
            <w:pPr>
              <w:jc w:val="center"/>
            </w:pPr>
            <w:r w:rsidRPr="00792588">
              <w:t>02</w:t>
            </w:r>
          </w:p>
        </w:tc>
        <w:tc>
          <w:tcPr>
            <w:tcW w:w="540" w:type="dxa"/>
          </w:tcPr>
          <w:p w:rsidR="00D72BD7" w:rsidRPr="00792588" w:rsidRDefault="00D72BD7" w:rsidP="002941EC">
            <w:pPr>
              <w:jc w:val="center"/>
            </w:pPr>
            <w:r w:rsidRPr="00792588">
              <w:t>00</w:t>
            </w:r>
          </w:p>
        </w:tc>
        <w:tc>
          <w:tcPr>
            <w:tcW w:w="540" w:type="dxa"/>
          </w:tcPr>
          <w:p w:rsidR="00D72BD7" w:rsidRPr="00792588" w:rsidRDefault="00D72BD7" w:rsidP="002941EC">
            <w:pPr>
              <w:jc w:val="center"/>
            </w:pPr>
            <w:r w:rsidRPr="00792588">
              <w:t>00</w:t>
            </w:r>
          </w:p>
        </w:tc>
        <w:tc>
          <w:tcPr>
            <w:tcW w:w="735" w:type="dxa"/>
          </w:tcPr>
          <w:p w:rsidR="00D72BD7" w:rsidRPr="00792588" w:rsidRDefault="00D72BD7" w:rsidP="002941EC">
            <w:pPr>
              <w:jc w:val="center"/>
            </w:pPr>
            <w:r w:rsidRPr="00792588">
              <w:t>0000</w:t>
            </w:r>
          </w:p>
        </w:tc>
        <w:tc>
          <w:tcPr>
            <w:tcW w:w="1080" w:type="dxa"/>
            <w:gridSpan w:val="2"/>
          </w:tcPr>
          <w:p w:rsidR="00D72BD7" w:rsidRPr="00792588" w:rsidRDefault="00D72BD7" w:rsidP="002941EC">
            <w:pPr>
              <w:jc w:val="center"/>
            </w:pPr>
            <w:r w:rsidRPr="00792588">
              <w:t>500</w:t>
            </w:r>
          </w:p>
        </w:tc>
        <w:tc>
          <w:tcPr>
            <w:tcW w:w="3420" w:type="dxa"/>
          </w:tcPr>
          <w:p w:rsidR="00D72BD7" w:rsidRPr="00792588" w:rsidRDefault="00D72BD7" w:rsidP="002941EC">
            <w:pPr>
              <w:jc w:val="both"/>
            </w:pPr>
            <w:r w:rsidRPr="00792588">
              <w:t>Увеличение прочих остатков средств бюджетов</w:t>
            </w:r>
          </w:p>
        </w:tc>
        <w:tc>
          <w:tcPr>
            <w:tcW w:w="1260" w:type="dxa"/>
          </w:tcPr>
          <w:p w:rsidR="00D72BD7" w:rsidRPr="00792588" w:rsidRDefault="00D72BD7" w:rsidP="00257779">
            <w:pPr>
              <w:jc w:val="center"/>
              <w:rPr>
                <w:b/>
                <w:bCs/>
              </w:rPr>
            </w:pPr>
            <w:r w:rsidRPr="00792588">
              <w:rPr>
                <w:b/>
                <w:bCs/>
              </w:rPr>
              <w:t>-4</w:t>
            </w:r>
            <w:r>
              <w:rPr>
                <w:b/>
                <w:bCs/>
              </w:rPr>
              <w:t>7</w:t>
            </w:r>
            <w:r w:rsidRPr="00792588">
              <w:rPr>
                <w:b/>
                <w:bCs/>
              </w:rPr>
              <w:t> </w:t>
            </w:r>
            <w:r>
              <w:rPr>
                <w:b/>
                <w:bCs/>
              </w:rPr>
              <w:t>822</w:t>
            </w:r>
            <w:r w:rsidRPr="00792588">
              <w:rPr>
                <w:b/>
                <w:bCs/>
              </w:rPr>
              <w:t>,9</w:t>
            </w:r>
          </w:p>
        </w:tc>
      </w:tr>
      <w:tr w:rsidR="00D72BD7" w:rsidRPr="00792588">
        <w:tc>
          <w:tcPr>
            <w:tcW w:w="750" w:type="dxa"/>
          </w:tcPr>
          <w:p w:rsidR="00D72BD7" w:rsidRPr="00792588" w:rsidRDefault="00D72BD7" w:rsidP="002941EC">
            <w:pPr>
              <w:jc w:val="center"/>
            </w:pPr>
            <w:r w:rsidRPr="00792588">
              <w:t>001</w:t>
            </w:r>
          </w:p>
        </w:tc>
        <w:tc>
          <w:tcPr>
            <w:tcW w:w="535" w:type="dxa"/>
            <w:gridSpan w:val="2"/>
          </w:tcPr>
          <w:p w:rsidR="00D72BD7" w:rsidRPr="00792588" w:rsidRDefault="00D72BD7" w:rsidP="002941EC">
            <w:pPr>
              <w:jc w:val="center"/>
            </w:pPr>
            <w:r w:rsidRPr="00792588">
              <w:t>01</w:t>
            </w:r>
          </w:p>
        </w:tc>
        <w:tc>
          <w:tcPr>
            <w:tcW w:w="542" w:type="dxa"/>
            <w:gridSpan w:val="2"/>
          </w:tcPr>
          <w:p w:rsidR="00D72BD7" w:rsidRPr="00792588" w:rsidRDefault="00D72BD7" w:rsidP="002941EC">
            <w:pPr>
              <w:jc w:val="center"/>
            </w:pPr>
            <w:r w:rsidRPr="00792588">
              <w:t>05</w:t>
            </w:r>
          </w:p>
        </w:tc>
        <w:tc>
          <w:tcPr>
            <w:tcW w:w="606" w:type="dxa"/>
            <w:gridSpan w:val="2"/>
          </w:tcPr>
          <w:p w:rsidR="00D72BD7" w:rsidRPr="00792588" w:rsidRDefault="00D72BD7" w:rsidP="002941EC">
            <w:pPr>
              <w:jc w:val="center"/>
            </w:pPr>
            <w:r w:rsidRPr="00792588">
              <w:t>02</w:t>
            </w:r>
          </w:p>
        </w:tc>
        <w:tc>
          <w:tcPr>
            <w:tcW w:w="540" w:type="dxa"/>
          </w:tcPr>
          <w:p w:rsidR="00D72BD7" w:rsidRPr="00792588" w:rsidRDefault="00D72BD7" w:rsidP="002941EC">
            <w:pPr>
              <w:jc w:val="center"/>
            </w:pPr>
            <w:r w:rsidRPr="00792588">
              <w:t>01</w:t>
            </w:r>
          </w:p>
        </w:tc>
        <w:tc>
          <w:tcPr>
            <w:tcW w:w="540" w:type="dxa"/>
          </w:tcPr>
          <w:p w:rsidR="00D72BD7" w:rsidRPr="00792588" w:rsidRDefault="00D72BD7" w:rsidP="002941EC">
            <w:pPr>
              <w:jc w:val="center"/>
            </w:pPr>
            <w:r w:rsidRPr="00792588">
              <w:t>10</w:t>
            </w:r>
          </w:p>
        </w:tc>
        <w:tc>
          <w:tcPr>
            <w:tcW w:w="735" w:type="dxa"/>
          </w:tcPr>
          <w:p w:rsidR="00D72BD7" w:rsidRPr="00792588" w:rsidRDefault="00D72BD7" w:rsidP="002941EC">
            <w:pPr>
              <w:jc w:val="center"/>
            </w:pPr>
            <w:r w:rsidRPr="00792588">
              <w:t>0000</w:t>
            </w:r>
          </w:p>
        </w:tc>
        <w:tc>
          <w:tcPr>
            <w:tcW w:w="1080" w:type="dxa"/>
            <w:gridSpan w:val="2"/>
          </w:tcPr>
          <w:p w:rsidR="00D72BD7" w:rsidRPr="00792588" w:rsidRDefault="00D72BD7" w:rsidP="002941EC">
            <w:pPr>
              <w:jc w:val="center"/>
            </w:pPr>
            <w:r w:rsidRPr="00792588">
              <w:t>510</w:t>
            </w:r>
          </w:p>
        </w:tc>
        <w:tc>
          <w:tcPr>
            <w:tcW w:w="3420" w:type="dxa"/>
          </w:tcPr>
          <w:p w:rsidR="00D72BD7" w:rsidRPr="00792588" w:rsidRDefault="00D72BD7" w:rsidP="002941EC">
            <w:pPr>
              <w:jc w:val="both"/>
            </w:pPr>
            <w:r w:rsidRPr="00792588">
              <w:t>Увеличение прочих остатков денежных средств бюджетов сельских  поселений</w:t>
            </w:r>
          </w:p>
        </w:tc>
        <w:tc>
          <w:tcPr>
            <w:tcW w:w="1260" w:type="dxa"/>
          </w:tcPr>
          <w:p w:rsidR="00D72BD7" w:rsidRPr="00792588" w:rsidRDefault="00D72BD7" w:rsidP="002941EC">
            <w:pPr>
              <w:jc w:val="center"/>
            </w:pPr>
            <w:r w:rsidRPr="00792588">
              <w:t>-4</w:t>
            </w:r>
            <w:r>
              <w:t>7</w:t>
            </w:r>
            <w:r w:rsidRPr="00792588">
              <w:t> </w:t>
            </w:r>
            <w:r>
              <w:t>822</w:t>
            </w:r>
            <w:r w:rsidRPr="00792588">
              <w:t>,9</w:t>
            </w:r>
          </w:p>
        </w:tc>
      </w:tr>
      <w:tr w:rsidR="00D72BD7" w:rsidRPr="00792588">
        <w:tc>
          <w:tcPr>
            <w:tcW w:w="750" w:type="dxa"/>
          </w:tcPr>
          <w:p w:rsidR="00D72BD7" w:rsidRPr="00792588" w:rsidRDefault="00D72BD7" w:rsidP="002941EC">
            <w:pPr>
              <w:jc w:val="center"/>
            </w:pPr>
            <w:r w:rsidRPr="00792588">
              <w:t>001</w:t>
            </w:r>
          </w:p>
        </w:tc>
        <w:tc>
          <w:tcPr>
            <w:tcW w:w="535" w:type="dxa"/>
            <w:gridSpan w:val="2"/>
          </w:tcPr>
          <w:p w:rsidR="00D72BD7" w:rsidRPr="00792588" w:rsidRDefault="00D72BD7" w:rsidP="002941EC">
            <w:pPr>
              <w:jc w:val="center"/>
            </w:pPr>
            <w:r w:rsidRPr="00792588">
              <w:t>01</w:t>
            </w:r>
          </w:p>
        </w:tc>
        <w:tc>
          <w:tcPr>
            <w:tcW w:w="542" w:type="dxa"/>
            <w:gridSpan w:val="2"/>
          </w:tcPr>
          <w:p w:rsidR="00D72BD7" w:rsidRPr="00792588" w:rsidRDefault="00D72BD7" w:rsidP="002941EC">
            <w:pPr>
              <w:jc w:val="center"/>
            </w:pPr>
            <w:r w:rsidRPr="00792588">
              <w:t>05</w:t>
            </w:r>
          </w:p>
        </w:tc>
        <w:tc>
          <w:tcPr>
            <w:tcW w:w="606" w:type="dxa"/>
            <w:gridSpan w:val="2"/>
          </w:tcPr>
          <w:p w:rsidR="00D72BD7" w:rsidRPr="00792588" w:rsidRDefault="00D72BD7" w:rsidP="002941EC">
            <w:pPr>
              <w:jc w:val="center"/>
            </w:pPr>
            <w:r w:rsidRPr="00792588">
              <w:t>02</w:t>
            </w:r>
          </w:p>
        </w:tc>
        <w:tc>
          <w:tcPr>
            <w:tcW w:w="540" w:type="dxa"/>
          </w:tcPr>
          <w:p w:rsidR="00D72BD7" w:rsidRPr="00792588" w:rsidRDefault="00D72BD7" w:rsidP="002941EC">
            <w:pPr>
              <w:jc w:val="center"/>
            </w:pPr>
            <w:r w:rsidRPr="00792588">
              <w:t>00</w:t>
            </w:r>
          </w:p>
        </w:tc>
        <w:tc>
          <w:tcPr>
            <w:tcW w:w="540" w:type="dxa"/>
          </w:tcPr>
          <w:p w:rsidR="00D72BD7" w:rsidRPr="00792588" w:rsidRDefault="00D72BD7" w:rsidP="002941EC">
            <w:pPr>
              <w:jc w:val="center"/>
            </w:pPr>
            <w:r w:rsidRPr="00792588">
              <w:t>00</w:t>
            </w:r>
          </w:p>
        </w:tc>
        <w:tc>
          <w:tcPr>
            <w:tcW w:w="735" w:type="dxa"/>
          </w:tcPr>
          <w:p w:rsidR="00D72BD7" w:rsidRPr="00792588" w:rsidRDefault="00D72BD7" w:rsidP="002941EC">
            <w:pPr>
              <w:jc w:val="center"/>
            </w:pPr>
            <w:r w:rsidRPr="00792588">
              <w:t>0000</w:t>
            </w:r>
          </w:p>
        </w:tc>
        <w:tc>
          <w:tcPr>
            <w:tcW w:w="1080" w:type="dxa"/>
            <w:gridSpan w:val="2"/>
          </w:tcPr>
          <w:p w:rsidR="00D72BD7" w:rsidRPr="00792588" w:rsidRDefault="00D72BD7" w:rsidP="002941EC">
            <w:pPr>
              <w:jc w:val="center"/>
            </w:pPr>
            <w:r w:rsidRPr="00792588">
              <w:t>600</w:t>
            </w:r>
          </w:p>
        </w:tc>
        <w:tc>
          <w:tcPr>
            <w:tcW w:w="3420" w:type="dxa"/>
          </w:tcPr>
          <w:p w:rsidR="00D72BD7" w:rsidRPr="00792588" w:rsidRDefault="00D72BD7" w:rsidP="002941EC">
            <w:pPr>
              <w:jc w:val="both"/>
            </w:pPr>
            <w:r w:rsidRPr="00792588">
              <w:t>Уменьшение прочих остатков средств бюджетов</w:t>
            </w:r>
          </w:p>
        </w:tc>
        <w:tc>
          <w:tcPr>
            <w:tcW w:w="1260" w:type="dxa"/>
          </w:tcPr>
          <w:p w:rsidR="00D72BD7" w:rsidRPr="00792588" w:rsidRDefault="00D72BD7" w:rsidP="002941EC">
            <w:pPr>
              <w:jc w:val="center"/>
            </w:pPr>
            <w:r>
              <w:t>47</w:t>
            </w:r>
            <w:r w:rsidRPr="00792588">
              <w:t> </w:t>
            </w:r>
            <w:r>
              <w:t>822</w:t>
            </w:r>
            <w:r w:rsidRPr="00792588">
              <w:t>,9</w:t>
            </w:r>
          </w:p>
        </w:tc>
      </w:tr>
      <w:tr w:rsidR="00D72BD7" w:rsidRPr="00792588">
        <w:tc>
          <w:tcPr>
            <w:tcW w:w="750" w:type="dxa"/>
          </w:tcPr>
          <w:p w:rsidR="00D72BD7" w:rsidRPr="00792588" w:rsidRDefault="00D72BD7" w:rsidP="002941EC">
            <w:pPr>
              <w:jc w:val="center"/>
            </w:pPr>
            <w:r w:rsidRPr="00792588">
              <w:t>001</w:t>
            </w:r>
          </w:p>
        </w:tc>
        <w:tc>
          <w:tcPr>
            <w:tcW w:w="535" w:type="dxa"/>
            <w:gridSpan w:val="2"/>
          </w:tcPr>
          <w:p w:rsidR="00D72BD7" w:rsidRPr="00792588" w:rsidRDefault="00D72BD7" w:rsidP="002941EC">
            <w:pPr>
              <w:jc w:val="center"/>
            </w:pPr>
            <w:r w:rsidRPr="00792588">
              <w:t>01</w:t>
            </w:r>
          </w:p>
        </w:tc>
        <w:tc>
          <w:tcPr>
            <w:tcW w:w="542" w:type="dxa"/>
            <w:gridSpan w:val="2"/>
          </w:tcPr>
          <w:p w:rsidR="00D72BD7" w:rsidRPr="00792588" w:rsidRDefault="00D72BD7" w:rsidP="002941EC">
            <w:pPr>
              <w:jc w:val="center"/>
            </w:pPr>
            <w:r w:rsidRPr="00792588">
              <w:t>05</w:t>
            </w:r>
          </w:p>
        </w:tc>
        <w:tc>
          <w:tcPr>
            <w:tcW w:w="606" w:type="dxa"/>
            <w:gridSpan w:val="2"/>
          </w:tcPr>
          <w:p w:rsidR="00D72BD7" w:rsidRPr="00792588" w:rsidRDefault="00D72BD7" w:rsidP="002941EC">
            <w:pPr>
              <w:jc w:val="center"/>
            </w:pPr>
            <w:r w:rsidRPr="00792588">
              <w:t>02</w:t>
            </w:r>
          </w:p>
        </w:tc>
        <w:tc>
          <w:tcPr>
            <w:tcW w:w="540" w:type="dxa"/>
          </w:tcPr>
          <w:p w:rsidR="00D72BD7" w:rsidRPr="00792588" w:rsidRDefault="00D72BD7" w:rsidP="002941EC">
            <w:pPr>
              <w:jc w:val="center"/>
            </w:pPr>
            <w:r w:rsidRPr="00792588">
              <w:t>01</w:t>
            </w:r>
          </w:p>
        </w:tc>
        <w:tc>
          <w:tcPr>
            <w:tcW w:w="540" w:type="dxa"/>
          </w:tcPr>
          <w:p w:rsidR="00D72BD7" w:rsidRPr="00792588" w:rsidRDefault="00D72BD7" w:rsidP="002941EC">
            <w:pPr>
              <w:jc w:val="center"/>
            </w:pPr>
            <w:r w:rsidRPr="00792588">
              <w:t>10</w:t>
            </w:r>
          </w:p>
        </w:tc>
        <w:tc>
          <w:tcPr>
            <w:tcW w:w="735" w:type="dxa"/>
          </w:tcPr>
          <w:p w:rsidR="00D72BD7" w:rsidRPr="00792588" w:rsidRDefault="00D72BD7" w:rsidP="002941EC">
            <w:pPr>
              <w:jc w:val="center"/>
            </w:pPr>
            <w:r w:rsidRPr="00792588">
              <w:t>0000</w:t>
            </w:r>
          </w:p>
        </w:tc>
        <w:tc>
          <w:tcPr>
            <w:tcW w:w="1080" w:type="dxa"/>
            <w:gridSpan w:val="2"/>
          </w:tcPr>
          <w:p w:rsidR="00D72BD7" w:rsidRPr="00792588" w:rsidRDefault="00D72BD7" w:rsidP="002941EC">
            <w:pPr>
              <w:jc w:val="center"/>
            </w:pPr>
            <w:r w:rsidRPr="00792588">
              <w:t>610</w:t>
            </w:r>
          </w:p>
        </w:tc>
        <w:tc>
          <w:tcPr>
            <w:tcW w:w="3420" w:type="dxa"/>
          </w:tcPr>
          <w:p w:rsidR="00D72BD7" w:rsidRPr="00792588" w:rsidRDefault="00D72BD7" w:rsidP="002941EC">
            <w:pPr>
              <w:jc w:val="both"/>
            </w:pPr>
            <w:r w:rsidRPr="00792588">
              <w:t>Уменьшение прочих остатков денежных средств бюджетов сельских поселений</w:t>
            </w:r>
          </w:p>
        </w:tc>
        <w:tc>
          <w:tcPr>
            <w:tcW w:w="1260" w:type="dxa"/>
          </w:tcPr>
          <w:p w:rsidR="00D72BD7" w:rsidRPr="00792588" w:rsidRDefault="00D72BD7" w:rsidP="002941EC">
            <w:pPr>
              <w:jc w:val="center"/>
            </w:pPr>
            <w:r w:rsidRPr="00792588">
              <w:t>4</w:t>
            </w:r>
            <w:r>
              <w:t>7</w:t>
            </w:r>
            <w:r w:rsidRPr="00792588">
              <w:t> </w:t>
            </w:r>
            <w:r>
              <w:t>822</w:t>
            </w:r>
            <w:r w:rsidRPr="00792588">
              <w:t>,9</w:t>
            </w:r>
          </w:p>
        </w:tc>
      </w:tr>
    </w:tbl>
    <w:p w:rsidR="00D72BD7" w:rsidRDefault="00D72BD7" w:rsidP="00EA3D1A">
      <w:pPr>
        <w:tabs>
          <w:tab w:val="left" w:pos="4500"/>
        </w:tabs>
        <w:ind w:firstLine="8818"/>
      </w:pPr>
      <w:r>
        <w:tab/>
        <w:t xml:space="preserve">    </w:t>
      </w:r>
      <w:r w:rsidRPr="005B7720">
        <w:t>".</w:t>
      </w:r>
    </w:p>
    <w:p w:rsidR="00D72BD7" w:rsidRDefault="00D72BD7" w:rsidP="008B1DC8">
      <w:pPr>
        <w:jc w:val="right"/>
      </w:pPr>
    </w:p>
    <w:p w:rsidR="00D72BD7" w:rsidRDefault="00D72BD7" w:rsidP="008B1DC8">
      <w:pPr>
        <w:jc w:val="right"/>
      </w:pPr>
    </w:p>
    <w:p w:rsidR="00D72BD7" w:rsidRDefault="00D72BD7" w:rsidP="008B1DC8">
      <w:pPr>
        <w:jc w:val="right"/>
      </w:pPr>
    </w:p>
    <w:p w:rsidR="00D72BD7" w:rsidRDefault="00D72BD7" w:rsidP="008B1DC8">
      <w:pPr>
        <w:jc w:val="right"/>
      </w:pPr>
    </w:p>
    <w:p w:rsidR="00D72BD7" w:rsidRDefault="00D72BD7" w:rsidP="008B1DC8">
      <w:pPr>
        <w:jc w:val="right"/>
      </w:pPr>
    </w:p>
    <w:p w:rsidR="00D72BD7" w:rsidRDefault="00D72BD7" w:rsidP="008B1DC8">
      <w:pPr>
        <w:jc w:val="right"/>
      </w:pPr>
    </w:p>
    <w:p w:rsidR="00D72BD7" w:rsidRDefault="00D72BD7" w:rsidP="008B1DC8">
      <w:pPr>
        <w:jc w:val="right"/>
      </w:pPr>
    </w:p>
    <w:p w:rsidR="00D72BD7" w:rsidRDefault="00D72BD7" w:rsidP="008B1DC8">
      <w:pPr>
        <w:jc w:val="right"/>
      </w:pPr>
    </w:p>
    <w:sectPr w:rsidR="00D72BD7" w:rsidSect="00FC32F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1DCF"/>
    <w:rsid w:val="00014FF5"/>
    <w:rsid w:val="000A4E38"/>
    <w:rsid w:val="000D3897"/>
    <w:rsid w:val="0013188C"/>
    <w:rsid w:val="00257779"/>
    <w:rsid w:val="00285CCC"/>
    <w:rsid w:val="002941EC"/>
    <w:rsid w:val="00397B27"/>
    <w:rsid w:val="003B3440"/>
    <w:rsid w:val="003C639B"/>
    <w:rsid w:val="005B7720"/>
    <w:rsid w:val="005C6D42"/>
    <w:rsid w:val="00666E76"/>
    <w:rsid w:val="00691DCF"/>
    <w:rsid w:val="006C35F9"/>
    <w:rsid w:val="006F596C"/>
    <w:rsid w:val="00712F33"/>
    <w:rsid w:val="00792588"/>
    <w:rsid w:val="00797B35"/>
    <w:rsid w:val="007F0B44"/>
    <w:rsid w:val="00814B3A"/>
    <w:rsid w:val="00855A77"/>
    <w:rsid w:val="008816AE"/>
    <w:rsid w:val="008A47CF"/>
    <w:rsid w:val="008B1DC8"/>
    <w:rsid w:val="008E32D3"/>
    <w:rsid w:val="009802EA"/>
    <w:rsid w:val="009D00F1"/>
    <w:rsid w:val="00AD0441"/>
    <w:rsid w:val="00AD2B8D"/>
    <w:rsid w:val="00AD7C0F"/>
    <w:rsid w:val="00BF77D7"/>
    <w:rsid w:val="00D4463E"/>
    <w:rsid w:val="00D6516F"/>
    <w:rsid w:val="00D72BD7"/>
    <w:rsid w:val="00EA3D1A"/>
    <w:rsid w:val="00EF0D8A"/>
    <w:rsid w:val="00FC32F1"/>
    <w:rsid w:val="00FD4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DC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950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2</Pages>
  <Words>365</Words>
  <Characters>2084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buch1</cp:lastModifiedBy>
  <cp:revision>17</cp:revision>
  <dcterms:created xsi:type="dcterms:W3CDTF">2016-12-15T17:18:00Z</dcterms:created>
  <dcterms:modified xsi:type="dcterms:W3CDTF">2018-03-29T13:12:00Z</dcterms:modified>
</cp:coreProperties>
</file>